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70" w:rsidRPr="006E3F2D" w:rsidRDefault="00173570" w:rsidP="009E25AE">
      <w:pPr>
        <w:rPr>
          <w:rFonts w:ascii="仿宋" w:eastAsia="仿宋" w:hAnsi="仿宋"/>
          <w:sz w:val="28"/>
          <w:szCs w:val="28"/>
        </w:rPr>
      </w:pPr>
      <w:r w:rsidRPr="006E3F2D">
        <w:rPr>
          <w:rFonts w:ascii="仿宋" w:eastAsia="仿宋" w:hAnsi="仿宋" w:hint="eastAsia"/>
          <w:sz w:val="28"/>
          <w:szCs w:val="28"/>
        </w:rPr>
        <w:t>附件</w:t>
      </w:r>
      <w:r w:rsidRPr="006E3F2D">
        <w:rPr>
          <w:rFonts w:ascii="仿宋" w:eastAsia="仿宋" w:hAnsi="仿宋"/>
          <w:sz w:val="28"/>
          <w:szCs w:val="28"/>
        </w:rPr>
        <w:t>2</w:t>
      </w:r>
      <w:r w:rsidRPr="006E3F2D">
        <w:rPr>
          <w:rFonts w:ascii="仿宋" w:eastAsia="仿宋" w:hAnsi="仿宋" w:hint="eastAsia"/>
          <w:sz w:val="28"/>
          <w:szCs w:val="28"/>
        </w:rPr>
        <w:t>：</w:t>
      </w:r>
    </w:p>
    <w:p w:rsidR="00173570" w:rsidRPr="006E3F2D" w:rsidRDefault="00173570" w:rsidP="006E3F2D">
      <w:pPr>
        <w:jc w:val="center"/>
        <w:rPr>
          <w:rFonts w:ascii="宋体"/>
          <w:sz w:val="32"/>
          <w:szCs w:val="32"/>
        </w:rPr>
      </w:pPr>
      <w:r w:rsidRPr="006E3F2D">
        <w:rPr>
          <w:rFonts w:ascii="宋体" w:hAnsi="宋体" w:hint="eastAsia"/>
          <w:sz w:val="32"/>
          <w:szCs w:val="32"/>
        </w:rPr>
        <w:t>镇</w:t>
      </w:r>
      <w:r w:rsidRPr="006E3F2D">
        <w:rPr>
          <w:rFonts w:ascii="宋体" w:hAnsi="宋体"/>
          <w:sz w:val="32"/>
          <w:szCs w:val="32"/>
        </w:rPr>
        <w:t>(</w:t>
      </w:r>
      <w:r w:rsidRPr="006E3F2D">
        <w:rPr>
          <w:rFonts w:ascii="宋体" w:hAnsi="宋体" w:hint="eastAsia"/>
          <w:sz w:val="32"/>
          <w:szCs w:val="32"/>
        </w:rPr>
        <w:t>区</w:t>
      </w:r>
      <w:r w:rsidRPr="006E3F2D">
        <w:rPr>
          <w:rFonts w:ascii="宋体" w:hAnsi="宋体"/>
          <w:sz w:val="32"/>
          <w:szCs w:val="32"/>
        </w:rPr>
        <w:t>)</w:t>
      </w:r>
      <w:r w:rsidRPr="006E3F2D">
        <w:rPr>
          <w:rFonts w:ascii="宋体" w:hAnsi="宋体" w:hint="eastAsia"/>
          <w:sz w:val="32"/>
          <w:szCs w:val="32"/>
        </w:rPr>
        <w:t>中心幼儿园户外自主游戏活动视频评选结果</w:t>
      </w:r>
    </w:p>
    <w:tbl>
      <w:tblPr>
        <w:tblpPr w:leftFromText="180" w:rightFromText="180" w:vertAnchor="text" w:horzAnchor="margin" w:tblpY="406"/>
        <w:tblW w:w="0" w:type="auto"/>
        <w:tblLayout w:type="fixed"/>
        <w:tblLook w:val="00A0"/>
      </w:tblPr>
      <w:tblGrid>
        <w:gridCol w:w="562"/>
        <w:gridCol w:w="2552"/>
        <w:gridCol w:w="1559"/>
        <w:gridCol w:w="1105"/>
        <w:gridCol w:w="1872"/>
        <w:gridCol w:w="1278"/>
      </w:tblGrid>
      <w:tr w:rsidR="00173570" w:rsidRPr="006E3F2D" w:rsidTr="002248BB">
        <w:trPr>
          <w:trHeight w:val="5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0E4A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0E4A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单位全称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0E4A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参评作品名称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0E4A6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执教教师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6E3F2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合作教师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6E3F2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评选结果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城关中心幼儿园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百变纸杯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孟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娜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袁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娟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杜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娟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一等奖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板桥镇中心幼儿园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花样年华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边世荣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余光华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彭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娟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一等奖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巡检镇中心幼儿园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校园游乐园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李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付晓颖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简学敏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一等奖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武安镇安集中心幼儿园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百变呼啦圈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周丹雅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邹世涛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刘健全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一等奖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肖堰镇中心幼儿园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快乐时光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张巧巧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郭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杉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卢银娥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一等奖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城关中心幼儿园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拍球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孟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娜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袁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娟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廖宝丽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一等奖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巡检镇峡口中心幼儿园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圈圈乐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有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娟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邹洪刚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任海燕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二等奖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武安镇中心幼儿园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球球总动员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余小芳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叶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婧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何大华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二等奖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薛坪镇中心幼儿园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多变的呼啦圈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佘秋菊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曾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静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吴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悦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二等奖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清河管理区中心幼儿园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神奇的泡沫垫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雷雪杉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陶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红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谢昌悦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二等奖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武安镇刘集中心幼儿园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好玩的沙包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秦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高齐俊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秦琰青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二等奖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东巩镇中心幼儿园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体能大循环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冯艳群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张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怡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乐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二等奖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长坪镇中心幼儿园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玲珑骰子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李小玲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魏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荣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李树涛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二等奖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李庙镇中心幼儿园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好玩的布垫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刘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媛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杨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静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宋定荣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二等奖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薛坪镇中心幼儿园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花样皮球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潘红银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柴代敏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潘道祝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二等奖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城关中心幼儿园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好玩的纸棍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彭丽群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王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薇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罗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二等奖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九集镇中心幼儿园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有趣的轮胎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李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星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吴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肸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吴朝晖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二等奖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9116A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东巩镇中心幼儿园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好玩的泥巴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9116A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李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阳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冯艳群</w:t>
            </w:r>
            <w:r w:rsidRPr="006E3F2D">
              <w:rPr>
                <w:rFonts w:ascii="仿宋" w:eastAsia="仿宋" w:hAnsi="仿宋"/>
                <w:color w:val="000000"/>
                <w:szCs w:val="21"/>
              </w:rPr>
              <w:t xml:space="preserve">   </w:t>
            </w: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张天艳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73570" w:rsidRPr="006E3F2D" w:rsidRDefault="00173570" w:rsidP="006E3F2D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6E3F2D">
              <w:rPr>
                <w:rFonts w:ascii="仿宋" w:eastAsia="仿宋" w:hAnsi="仿宋" w:hint="eastAsia"/>
                <w:color w:val="000000"/>
                <w:szCs w:val="21"/>
              </w:rPr>
              <w:t>二等奖</w:t>
            </w:r>
          </w:p>
        </w:tc>
      </w:tr>
      <w:tr w:rsidR="00173570" w:rsidRPr="006E3F2D" w:rsidTr="002248BB">
        <w:trPr>
          <w:trHeight w:val="510"/>
        </w:trPr>
        <w:tc>
          <w:tcPr>
            <w:tcW w:w="89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570" w:rsidRPr="006E3F2D" w:rsidRDefault="00173570" w:rsidP="006E3F2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E3F2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优秀组织单位：城关中心幼儿园</w:t>
            </w:r>
            <w:r w:rsidRPr="006E3F2D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   </w:t>
            </w:r>
            <w:r w:rsidRPr="006E3F2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东巩镇中心幼儿园</w:t>
            </w:r>
          </w:p>
        </w:tc>
      </w:tr>
    </w:tbl>
    <w:p w:rsidR="00173570" w:rsidRPr="00CD6CAA" w:rsidRDefault="00173570" w:rsidP="00CA2829">
      <w:pPr>
        <w:rPr>
          <w:rFonts w:ascii="仿宋" w:eastAsia="仿宋" w:hAnsi="仿宋"/>
          <w:sz w:val="32"/>
          <w:szCs w:val="32"/>
        </w:rPr>
      </w:pPr>
    </w:p>
    <w:sectPr w:rsidR="00173570" w:rsidRPr="00CD6CAA" w:rsidSect="00CD6CAA">
      <w:pgSz w:w="11906" w:h="16838"/>
      <w:pgMar w:top="2098" w:right="1531" w:bottom="1871" w:left="1531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570" w:rsidRDefault="00173570" w:rsidP="00692117">
      <w:r>
        <w:separator/>
      </w:r>
    </w:p>
  </w:endnote>
  <w:endnote w:type="continuationSeparator" w:id="0">
    <w:p w:rsidR="00173570" w:rsidRDefault="00173570" w:rsidP="00692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MV Boli"/>
    <w:panose1 w:val="020F0502020204030204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570" w:rsidRDefault="00173570" w:rsidP="00692117">
      <w:r>
        <w:separator/>
      </w:r>
    </w:p>
  </w:footnote>
  <w:footnote w:type="continuationSeparator" w:id="0">
    <w:p w:rsidR="00173570" w:rsidRDefault="00173570" w:rsidP="006921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83850"/>
    <w:multiLevelType w:val="hybridMultilevel"/>
    <w:tmpl w:val="F04C5080"/>
    <w:lvl w:ilvl="0" w:tplc="5E88E37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D53758D"/>
    <w:multiLevelType w:val="hybridMultilevel"/>
    <w:tmpl w:val="C8421054"/>
    <w:lvl w:ilvl="0" w:tplc="A57AB40C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68FE"/>
    <w:rsid w:val="00013E0C"/>
    <w:rsid w:val="00020EB3"/>
    <w:rsid w:val="00034327"/>
    <w:rsid w:val="00094CA5"/>
    <w:rsid w:val="000A3049"/>
    <w:rsid w:val="000E4A60"/>
    <w:rsid w:val="00116984"/>
    <w:rsid w:val="00161181"/>
    <w:rsid w:val="00173570"/>
    <w:rsid w:val="00180AE9"/>
    <w:rsid w:val="001A08B7"/>
    <w:rsid w:val="0021134F"/>
    <w:rsid w:val="002248BB"/>
    <w:rsid w:val="00252127"/>
    <w:rsid w:val="00267E1B"/>
    <w:rsid w:val="00281917"/>
    <w:rsid w:val="00283D37"/>
    <w:rsid w:val="002B410F"/>
    <w:rsid w:val="002E05EB"/>
    <w:rsid w:val="002F59A9"/>
    <w:rsid w:val="0030659B"/>
    <w:rsid w:val="00320EC9"/>
    <w:rsid w:val="0033355B"/>
    <w:rsid w:val="00357D3B"/>
    <w:rsid w:val="003C280B"/>
    <w:rsid w:val="003E6EB5"/>
    <w:rsid w:val="004367F7"/>
    <w:rsid w:val="004A7FF7"/>
    <w:rsid w:val="005D34AA"/>
    <w:rsid w:val="005F6DB6"/>
    <w:rsid w:val="006052B1"/>
    <w:rsid w:val="00617755"/>
    <w:rsid w:val="00646B63"/>
    <w:rsid w:val="0065735E"/>
    <w:rsid w:val="00692117"/>
    <w:rsid w:val="006B309B"/>
    <w:rsid w:val="006E3F2D"/>
    <w:rsid w:val="007018A4"/>
    <w:rsid w:val="0073074C"/>
    <w:rsid w:val="007410AC"/>
    <w:rsid w:val="0074537B"/>
    <w:rsid w:val="00756721"/>
    <w:rsid w:val="007765E1"/>
    <w:rsid w:val="00780C54"/>
    <w:rsid w:val="00781B16"/>
    <w:rsid w:val="007868FE"/>
    <w:rsid w:val="00790E35"/>
    <w:rsid w:val="00802C25"/>
    <w:rsid w:val="00805D45"/>
    <w:rsid w:val="008559D0"/>
    <w:rsid w:val="00864705"/>
    <w:rsid w:val="00895931"/>
    <w:rsid w:val="008B49BB"/>
    <w:rsid w:val="008C2FB0"/>
    <w:rsid w:val="008D09DC"/>
    <w:rsid w:val="0090052F"/>
    <w:rsid w:val="009116AE"/>
    <w:rsid w:val="009700B6"/>
    <w:rsid w:val="009E25AE"/>
    <w:rsid w:val="009E5C10"/>
    <w:rsid w:val="00A50FCB"/>
    <w:rsid w:val="00A67513"/>
    <w:rsid w:val="00A75F53"/>
    <w:rsid w:val="00A8379C"/>
    <w:rsid w:val="00AA44DC"/>
    <w:rsid w:val="00AA7A21"/>
    <w:rsid w:val="00AE37FB"/>
    <w:rsid w:val="00AF2F62"/>
    <w:rsid w:val="00B611DD"/>
    <w:rsid w:val="00B66B14"/>
    <w:rsid w:val="00B90865"/>
    <w:rsid w:val="00BE3B26"/>
    <w:rsid w:val="00BE566C"/>
    <w:rsid w:val="00C0550A"/>
    <w:rsid w:val="00C70453"/>
    <w:rsid w:val="00CA2829"/>
    <w:rsid w:val="00CD6CAA"/>
    <w:rsid w:val="00D04108"/>
    <w:rsid w:val="00D0649C"/>
    <w:rsid w:val="00D120EC"/>
    <w:rsid w:val="00D41DE6"/>
    <w:rsid w:val="00D81F3B"/>
    <w:rsid w:val="00D82705"/>
    <w:rsid w:val="00D9637C"/>
    <w:rsid w:val="00DF6718"/>
    <w:rsid w:val="00E017EA"/>
    <w:rsid w:val="00E030A6"/>
    <w:rsid w:val="00E361FF"/>
    <w:rsid w:val="00E423A9"/>
    <w:rsid w:val="00E86302"/>
    <w:rsid w:val="00EA1FE8"/>
    <w:rsid w:val="00F11F52"/>
    <w:rsid w:val="00F647EB"/>
    <w:rsid w:val="00F703B2"/>
    <w:rsid w:val="00F84C76"/>
    <w:rsid w:val="00F9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4D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81B16"/>
    <w:pPr>
      <w:ind w:firstLineChars="200" w:firstLine="420"/>
    </w:pPr>
  </w:style>
  <w:style w:type="paragraph" w:styleId="Date">
    <w:name w:val="Date"/>
    <w:basedOn w:val="Normal"/>
    <w:next w:val="Normal"/>
    <w:link w:val="DateChar"/>
    <w:uiPriority w:val="99"/>
    <w:semiHidden/>
    <w:rsid w:val="00790E35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790E3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921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9211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921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92117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3C280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280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51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8636</TotalTime>
  <Pages>1</Pages>
  <Words>114</Words>
  <Characters>655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zxw</dc:creator>
  <cp:keywords/>
  <dc:description/>
  <cp:lastModifiedBy>djpc</cp:lastModifiedBy>
  <cp:revision>35</cp:revision>
  <cp:lastPrinted>2018-12-25T01:44:00Z</cp:lastPrinted>
  <dcterms:created xsi:type="dcterms:W3CDTF">2018-11-30T02:04:00Z</dcterms:created>
  <dcterms:modified xsi:type="dcterms:W3CDTF">2018-12-25T02:05:00Z</dcterms:modified>
</cp:coreProperties>
</file>